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B9A63" w14:textId="77777777" w:rsidR="00967521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14:paraId="31CEC3AC" w14:textId="77777777" w:rsidR="00967521" w:rsidRPr="007E1009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</w:p>
    <w:p w14:paraId="6435730D" w14:textId="5D624EC6" w:rsidR="00C74E5B" w:rsidRPr="007E1009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="00C74E5B">
        <w:rPr>
          <w:rFonts w:ascii="Arial" w:hAnsi="Arial" w:cs="Arial"/>
          <w:i/>
          <w:sz w:val="20"/>
          <w:szCs w:val="20"/>
        </w:rPr>
        <w:t xml:space="preserve"> </w:t>
      </w:r>
      <w:r w:rsidR="00C74E5B" w:rsidRPr="007E1009">
        <w:rPr>
          <w:rFonts w:ascii="Arial" w:hAnsi="Arial" w:cs="Arial"/>
          <w:i/>
          <w:sz w:val="20"/>
          <w:szCs w:val="20"/>
        </w:rPr>
        <w:t>ali SWIFT</w:t>
      </w:r>
      <w:r w:rsidR="0038387A">
        <w:rPr>
          <w:rFonts w:ascii="Arial" w:hAnsi="Arial" w:cs="Arial"/>
          <w:i/>
          <w:sz w:val="20"/>
          <w:szCs w:val="20"/>
        </w:rPr>
        <w:t>*</w:t>
      </w:r>
      <w:r w:rsidR="00C74E5B" w:rsidRPr="007E1009">
        <w:rPr>
          <w:rFonts w:ascii="Arial" w:hAnsi="Arial" w:cs="Arial"/>
          <w:i/>
          <w:sz w:val="20"/>
          <w:szCs w:val="20"/>
        </w:rPr>
        <w:t xml:space="preserve"> ključ</w:t>
      </w:r>
    </w:p>
    <w:p w14:paraId="718BA431" w14:textId="77777777" w:rsidR="001574ED" w:rsidRPr="000640C1" w:rsidRDefault="001574ED" w:rsidP="00FC78CE">
      <w:pPr>
        <w:jc w:val="both"/>
        <w:rPr>
          <w:rFonts w:ascii="Arial" w:hAnsi="Arial" w:cs="Arial"/>
          <w:b/>
          <w:sz w:val="20"/>
          <w:szCs w:val="20"/>
        </w:rPr>
      </w:pPr>
    </w:p>
    <w:p w14:paraId="1526F047" w14:textId="17B33671" w:rsidR="00B979EF" w:rsidRPr="001E6036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1E6036">
        <w:rPr>
          <w:rFonts w:ascii="Arial" w:hAnsi="Arial" w:cs="Arial"/>
          <w:sz w:val="20"/>
          <w:szCs w:val="20"/>
        </w:rPr>
        <w:t xml:space="preserve">Za: </w:t>
      </w:r>
      <w:r w:rsidR="00B979EF" w:rsidRPr="001E6036">
        <w:rPr>
          <w:rFonts w:ascii="Arial" w:hAnsi="Arial" w:cs="Arial"/>
          <w:sz w:val="20"/>
          <w:szCs w:val="20"/>
        </w:rPr>
        <w:t xml:space="preserve">Ministrstvo za </w:t>
      </w:r>
      <w:r w:rsidR="001E6036" w:rsidRPr="001E6036">
        <w:rPr>
          <w:rFonts w:ascii="Arial" w:hAnsi="Arial" w:cs="Arial"/>
          <w:sz w:val="20"/>
          <w:szCs w:val="20"/>
        </w:rPr>
        <w:t>digitalno preobrazbo, Davčna ulica 1,</w:t>
      </w:r>
      <w:r w:rsidR="00B979EF" w:rsidRPr="001E6036">
        <w:rPr>
          <w:rFonts w:ascii="Arial" w:hAnsi="Arial" w:cs="Arial"/>
          <w:sz w:val="20"/>
          <w:szCs w:val="20"/>
        </w:rPr>
        <w:t xml:space="preserve"> 1000 Ljubljana </w:t>
      </w:r>
    </w:p>
    <w:p w14:paraId="11DC8CAB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1E6036">
        <w:rPr>
          <w:rFonts w:ascii="Arial" w:hAnsi="Arial" w:cs="Arial"/>
          <w:sz w:val="20"/>
          <w:szCs w:val="20"/>
        </w:rPr>
        <w:t xml:space="preserve">Datum: </w:t>
      </w:r>
      <w:r w:rsidRPr="001E6036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6036">
        <w:rPr>
          <w:rFonts w:ascii="Arial" w:hAnsi="Arial" w:cs="Arial"/>
          <w:sz w:val="20"/>
          <w:szCs w:val="20"/>
        </w:rPr>
        <w:instrText xml:space="preserve"> FORMTEXT </w:instrText>
      </w:r>
      <w:r w:rsidRPr="001E6036">
        <w:rPr>
          <w:rFonts w:ascii="Arial" w:hAnsi="Arial" w:cs="Arial"/>
          <w:sz w:val="20"/>
          <w:szCs w:val="20"/>
        </w:rPr>
      </w:r>
      <w:r w:rsidRPr="001E6036">
        <w:rPr>
          <w:rFonts w:ascii="Arial" w:hAnsi="Arial" w:cs="Arial"/>
          <w:sz w:val="20"/>
          <w:szCs w:val="20"/>
        </w:rPr>
        <w:fldChar w:fldCharType="separate"/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sz w:val="20"/>
          <w:szCs w:val="20"/>
        </w:rPr>
        <w:fldChar w:fldCharType="end"/>
      </w:r>
      <w:r w:rsidRPr="001E6036">
        <w:rPr>
          <w:rFonts w:ascii="Arial" w:hAnsi="Arial" w:cs="Arial"/>
          <w:sz w:val="20"/>
          <w:szCs w:val="20"/>
        </w:rPr>
        <w:t xml:space="preserve"> </w:t>
      </w:r>
      <w:r w:rsidRPr="001E6036">
        <w:rPr>
          <w:rFonts w:ascii="Arial" w:hAnsi="Arial" w:cs="Arial"/>
          <w:i/>
          <w:sz w:val="20"/>
          <w:szCs w:val="20"/>
        </w:rPr>
        <w:t>(vpiše se datum izdaje)</w:t>
      </w:r>
    </w:p>
    <w:p w14:paraId="550D2A6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5217B2D" w14:textId="77777777" w:rsidR="00967521" w:rsidRPr="00F4152A" w:rsidRDefault="0096752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14:paraId="207F568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0281399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14:paraId="2C84AD2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8F3591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AAE338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7FBB042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 w:rsidR="00967521"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14:paraId="0DA5DB9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AA4E542" w14:textId="77777777" w:rsidR="001E6036" w:rsidRPr="001E6036" w:rsidRDefault="001574ED" w:rsidP="001E6036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1E6036" w:rsidRPr="001E6036">
        <w:rPr>
          <w:rFonts w:ascii="Arial" w:hAnsi="Arial" w:cs="Arial"/>
          <w:sz w:val="20"/>
          <w:szCs w:val="20"/>
        </w:rPr>
        <w:t xml:space="preserve">Ministrstvo za digitalno preobrazbo, Davčna ulica 1, 1000 Ljubljana </w:t>
      </w:r>
    </w:p>
    <w:p w14:paraId="5440CDE8" w14:textId="22FC055F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528285A" w14:textId="0F12D3AA" w:rsidR="001574ED" w:rsidRPr="00D54D88" w:rsidRDefault="001574ED" w:rsidP="00D54D8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>naročnika z</w:t>
      </w:r>
      <w:r w:rsidR="00C74E5B">
        <w:rPr>
          <w:rFonts w:ascii="Arial" w:hAnsi="Arial" w:cs="Arial"/>
          <w:sz w:val="20"/>
          <w:szCs w:val="20"/>
        </w:rPr>
        <w:t>avarovanja</w:t>
      </w:r>
      <w:r>
        <w:rPr>
          <w:rFonts w:ascii="Arial" w:hAnsi="Arial" w:cs="Arial"/>
          <w:sz w:val="20"/>
          <w:szCs w:val="20"/>
        </w:rPr>
        <w:t xml:space="preserve">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</w:t>
      </w:r>
      <w:r w:rsidRPr="001E6036">
        <w:rPr>
          <w:rFonts w:ascii="Arial" w:hAnsi="Arial" w:cs="Arial"/>
          <w:sz w:val="20"/>
          <w:szCs w:val="20"/>
        </w:rPr>
        <w:t xml:space="preserve">oznako </w:t>
      </w:r>
      <w:r w:rsidR="00102BE6" w:rsidRPr="00102BE6">
        <w:rPr>
          <w:rFonts w:ascii="Arial" w:hAnsi="Arial" w:cs="Arial"/>
          <w:sz w:val="20"/>
          <w:szCs w:val="20"/>
        </w:rPr>
        <w:t>ODDRONEXT-20/2024, katerega predmet je »Nakup strojne in sistemske programske opreme v sedmih sklopih«</w:t>
      </w:r>
    </w:p>
    <w:p w14:paraId="00A0F43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39C4BA1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14:paraId="4B22F5D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173E325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>
        <w:rPr>
          <w:rFonts w:ascii="Arial" w:hAnsi="Arial" w:cs="Arial"/>
          <w:sz w:val="20"/>
          <w:szCs w:val="20"/>
        </w:rPr>
        <w:t>nobena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1E096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35B6712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248DEF4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421A3E0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sz w:val="20"/>
          <w:szCs w:val="20"/>
        </w:rPr>
        <w:t xml:space="preserve">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998B8D8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</w:p>
    <w:p w14:paraId="02F802AD" w14:textId="77777777" w:rsidR="00EF1597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naslov)</w:t>
      </w:r>
    </w:p>
    <w:p w14:paraId="7F8B4FE8" w14:textId="77777777" w:rsidR="00EF1597" w:rsidRPr="00CB7EE2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</w:p>
    <w:p w14:paraId="1E8565CE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E9F573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1E2C355" w14:textId="07C9F79E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dokumentaciji </w:t>
      </w:r>
      <w:r w:rsidR="004B7A48">
        <w:rPr>
          <w:rFonts w:ascii="Arial" w:hAnsi="Arial" w:cs="Arial"/>
          <w:i/>
          <w:sz w:val="20"/>
          <w:szCs w:val="20"/>
        </w:rPr>
        <w:t>v zvezi z</w:t>
      </w:r>
      <w:r w:rsidRPr="00C00D18">
        <w:rPr>
          <w:rFonts w:ascii="Arial" w:hAnsi="Arial" w:cs="Arial"/>
          <w:i/>
          <w:sz w:val="20"/>
          <w:szCs w:val="20"/>
        </w:rPr>
        <w:t xml:space="preserve"> oddajo predmetnega javnega naročila)</w:t>
      </w:r>
    </w:p>
    <w:p w14:paraId="336C7D9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41B6219" w14:textId="77777777" w:rsidR="001574ED" w:rsidRPr="006467D8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14:paraId="098F3B2B" w14:textId="77777777" w:rsidR="00967521" w:rsidRPr="00967521" w:rsidRDefault="00967521" w:rsidP="00FC78CE">
      <w:pPr>
        <w:jc w:val="both"/>
        <w:rPr>
          <w:rFonts w:ascii="Arial" w:hAnsi="Arial" w:cs="Arial"/>
          <w:sz w:val="20"/>
          <w:szCs w:val="20"/>
        </w:rPr>
      </w:pPr>
    </w:p>
    <w:p w14:paraId="56DD8B2E" w14:textId="77777777" w:rsidR="001574ED" w:rsidRPr="00AA04C3" w:rsidRDefault="00EF1597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</w:t>
      </w:r>
      <w:r w:rsidR="001574ED">
        <w:rPr>
          <w:rFonts w:ascii="Arial" w:hAnsi="Arial" w:cs="Arial"/>
          <w:sz w:val="20"/>
          <w:szCs w:val="20"/>
        </w:rPr>
        <w:t xml:space="preserve"> zavarovanjem</w:t>
      </w:r>
      <w:r w:rsidR="001574ED"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1574ED">
        <w:rPr>
          <w:rFonts w:ascii="Arial" w:hAnsi="Arial" w:cs="Arial"/>
          <w:sz w:val="20"/>
          <w:szCs w:val="20"/>
        </w:rPr>
        <w:t xml:space="preserve"> zavarovanja</w:t>
      </w:r>
      <w:r w:rsidR="001574ED"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967521">
        <w:rPr>
          <w:rFonts w:ascii="Arial" w:hAnsi="Arial" w:cs="Arial"/>
          <w:sz w:val="20"/>
          <w:szCs w:val="20"/>
        </w:rPr>
        <w:t>odpisano s strani pooblaščenega(-ih) podpisnika</w:t>
      </w:r>
      <w:r w:rsidR="001574ED"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 w:rsidR="001574ED">
        <w:rPr>
          <w:rFonts w:ascii="Arial" w:hAnsi="Arial" w:cs="Arial"/>
          <w:sz w:val="20"/>
          <w:szCs w:val="20"/>
        </w:rPr>
        <w:t>,</w:t>
      </w:r>
      <w:r w:rsidR="001574ED"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 w:rsidR="00967521">
        <w:rPr>
          <w:rFonts w:ascii="Arial" w:hAnsi="Arial" w:cs="Arial"/>
          <w:sz w:val="20"/>
          <w:szCs w:val="20"/>
        </w:rPr>
        <w:t>a plačilo ali se nanjo sklicuje</w:t>
      </w:r>
      <w:r w:rsidR="001574ED"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 w:rsidR="00FC78CE">
        <w:rPr>
          <w:rFonts w:ascii="Arial" w:hAnsi="Arial" w:cs="Arial"/>
          <w:sz w:val="20"/>
          <w:szCs w:val="20"/>
        </w:rPr>
        <w:t xml:space="preserve">zavarovanja </w:t>
      </w:r>
      <w:r w:rsidR="001574ED"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14:paraId="0C314426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9101083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 w:rsidR="00FC78CE">
        <w:rPr>
          <w:rFonts w:ascii="Arial" w:hAnsi="Arial" w:cs="Arial"/>
          <w:sz w:val="20"/>
          <w:szCs w:val="20"/>
        </w:rPr>
        <w:t>nca oziroma zahtevi za plačilo:</w:t>
      </w:r>
    </w:p>
    <w:p w14:paraId="58565FF5" w14:textId="1DC9017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 xml:space="preserve">naročnik </w:t>
      </w:r>
      <w:r w:rsidR="00EF1597" w:rsidRPr="00FC78CE">
        <w:rPr>
          <w:rFonts w:ascii="Arial" w:hAnsi="Arial" w:cs="Arial"/>
          <w:sz w:val="20"/>
          <w:szCs w:val="20"/>
        </w:rPr>
        <w:t>zavarovanja</w:t>
      </w:r>
      <w:r w:rsidRPr="00FC78CE">
        <w:rPr>
          <w:rFonts w:ascii="Arial" w:hAnsi="Arial" w:cs="Arial"/>
          <w:sz w:val="20"/>
          <w:szCs w:val="20"/>
        </w:rPr>
        <w:t xml:space="preserve"> je umaknil ponudbo po poteku roka za prejem ponudb ali nedopustno spremenil ponudbo v času njene veljavnosti ali</w:t>
      </w:r>
    </w:p>
    <w:p w14:paraId="04AC2934" w14:textId="43495DA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</w:t>
      </w:r>
      <w:r w:rsidR="00EF1597" w:rsidRPr="00FC78CE">
        <w:rPr>
          <w:rFonts w:ascii="Arial" w:hAnsi="Arial" w:cs="Arial"/>
          <w:sz w:val="20"/>
          <w:szCs w:val="20"/>
        </w:rPr>
        <w:t xml:space="preserve"> zavarovanja</w:t>
      </w:r>
      <w:r w:rsidRPr="00FC78CE">
        <w:rPr>
          <w:rFonts w:ascii="Arial" w:hAnsi="Arial" w:cs="Arial"/>
          <w:sz w:val="20"/>
          <w:szCs w:val="20"/>
        </w:rPr>
        <w:t xml:space="preserve"> na poziv upravičenca ni podpisal pogodbe ali</w:t>
      </w:r>
    </w:p>
    <w:p w14:paraId="5BB55248" w14:textId="77777777" w:rsidR="001574ED" w:rsidRPr="00FC78CE" w:rsidRDefault="00EF1597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</w:t>
      </w:r>
      <w:r w:rsidR="001574ED" w:rsidRPr="00FC78CE">
        <w:rPr>
          <w:rFonts w:ascii="Arial" w:hAnsi="Arial" w:cs="Arial"/>
          <w:sz w:val="20"/>
          <w:szCs w:val="20"/>
        </w:rPr>
        <w:t xml:space="preserve"> ni predložil zavarovanja/garancije za dobro izvedbo pogodbenih obveznosti v skladu s pogoji naročila.</w:t>
      </w:r>
    </w:p>
    <w:p w14:paraId="56227C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0407A89C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4DC2E35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DE570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6612645C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AA0F95B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</w:t>
      </w:r>
      <w:r w:rsidR="00EE2279">
        <w:rPr>
          <w:rFonts w:ascii="Arial" w:hAnsi="Arial" w:cs="Arial"/>
          <w:i/>
          <w:sz w:val="20"/>
          <w:szCs w:val="20"/>
        </w:rPr>
        <w:t>**</w:t>
      </w:r>
      <w:r w:rsidRPr="00AA04C3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3C8B1364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3E73BC6B" w14:textId="77777777" w:rsidR="00FC78CE" w:rsidRPr="007E1009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79102D95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14:paraId="7CB1AFBA" w14:textId="77777777" w:rsidR="001574ED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p w14:paraId="47AF637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E88820F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5F25683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CEDA9F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49F5D46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30CA24C4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55F140FA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356A57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E17911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926E42B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640C2F45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27E4867" w14:textId="77777777" w:rsidR="00EE2279" w:rsidRDefault="00EE2279" w:rsidP="00EE2279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01AC6533" w14:textId="77777777" w:rsidR="00EE2279" w:rsidRDefault="00EE2279" w:rsidP="00EE2279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4DB2F778" w14:textId="77777777" w:rsidR="00EE2279" w:rsidRPr="000640C1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sectPr w:rsidR="00EE2279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ECF1" w14:textId="77777777" w:rsidR="001574ED" w:rsidRDefault="001574ED">
      <w:r>
        <w:separator/>
      </w:r>
    </w:p>
  </w:endnote>
  <w:endnote w:type="continuationSeparator" w:id="0">
    <w:p w14:paraId="5C81C46C" w14:textId="77777777" w:rsidR="001574ED" w:rsidRDefault="0015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9B4C" w14:textId="77777777" w:rsidR="001574ED" w:rsidRDefault="001574ED">
      <w:r>
        <w:separator/>
      </w:r>
    </w:p>
  </w:footnote>
  <w:footnote w:type="continuationSeparator" w:id="0">
    <w:p w14:paraId="31395978" w14:textId="77777777" w:rsidR="001574ED" w:rsidRDefault="0015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917400">
    <w:abstractNumId w:val="3"/>
  </w:num>
  <w:num w:numId="2" w16cid:durableId="19424443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0470610">
    <w:abstractNumId w:val="2"/>
  </w:num>
  <w:num w:numId="4" w16cid:durableId="40521596">
    <w:abstractNumId w:val="0"/>
  </w:num>
  <w:num w:numId="5" w16cid:durableId="225187255">
    <w:abstractNumId w:val="4"/>
  </w:num>
  <w:num w:numId="6" w16cid:durableId="677539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7CA8"/>
    <w:rsid w:val="00031288"/>
    <w:rsid w:val="00042B3D"/>
    <w:rsid w:val="000640C1"/>
    <w:rsid w:val="0006448A"/>
    <w:rsid w:val="000675F3"/>
    <w:rsid w:val="00094A59"/>
    <w:rsid w:val="000954A2"/>
    <w:rsid w:val="000E3F73"/>
    <w:rsid w:val="00102BE6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6036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B6911"/>
    <w:rsid w:val="002C1165"/>
    <w:rsid w:val="002C2CB5"/>
    <w:rsid w:val="002E07FF"/>
    <w:rsid w:val="002E2A18"/>
    <w:rsid w:val="00317102"/>
    <w:rsid w:val="00366A81"/>
    <w:rsid w:val="00380F58"/>
    <w:rsid w:val="0038387A"/>
    <w:rsid w:val="00390873"/>
    <w:rsid w:val="003951BE"/>
    <w:rsid w:val="003B1740"/>
    <w:rsid w:val="003C3D8B"/>
    <w:rsid w:val="003D0104"/>
    <w:rsid w:val="003E2D45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5E72"/>
    <w:rsid w:val="004B7A48"/>
    <w:rsid w:val="004C47FA"/>
    <w:rsid w:val="004C6522"/>
    <w:rsid w:val="004C6F84"/>
    <w:rsid w:val="004E5C63"/>
    <w:rsid w:val="004F7C2D"/>
    <w:rsid w:val="00503527"/>
    <w:rsid w:val="00514A26"/>
    <w:rsid w:val="0051753C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638A"/>
    <w:rsid w:val="0064035B"/>
    <w:rsid w:val="006435C4"/>
    <w:rsid w:val="006467D8"/>
    <w:rsid w:val="00667B44"/>
    <w:rsid w:val="0067413A"/>
    <w:rsid w:val="0067448A"/>
    <w:rsid w:val="006A375D"/>
    <w:rsid w:val="006B3114"/>
    <w:rsid w:val="006D1300"/>
    <w:rsid w:val="006D5C2D"/>
    <w:rsid w:val="006D6669"/>
    <w:rsid w:val="006F1E6E"/>
    <w:rsid w:val="0070744F"/>
    <w:rsid w:val="00716E51"/>
    <w:rsid w:val="00722B7C"/>
    <w:rsid w:val="0073513B"/>
    <w:rsid w:val="0075053B"/>
    <w:rsid w:val="00757395"/>
    <w:rsid w:val="007817C4"/>
    <w:rsid w:val="007935CD"/>
    <w:rsid w:val="00794BBD"/>
    <w:rsid w:val="007B34BB"/>
    <w:rsid w:val="007C7D60"/>
    <w:rsid w:val="007E5EE4"/>
    <w:rsid w:val="00800340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E7D09"/>
    <w:rsid w:val="00AF3C5B"/>
    <w:rsid w:val="00AF47BA"/>
    <w:rsid w:val="00B032C6"/>
    <w:rsid w:val="00B04E55"/>
    <w:rsid w:val="00B240E7"/>
    <w:rsid w:val="00B570F5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D06CE9"/>
    <w:rsid w:val="00D123B0"/>
    <w:rsid w:val="00D15549"/>
    <w:rsid w:val="00D23933"/>
    <w:rsid w:val="00D40C15"/>
    <w:rsid w:val="00D54D88"/>
    <w:rsid w:val="00D553B3"/>
    <w:rsid w:val="00D71855"/>
    <w:rsid w:val="00D73881"/>
    <w:rsid w:val="00D745E1"/>
    <w:rsid w:val="00D754F1"/>
    <w:rsid w:val="00D9016D"/>
    <w:rsid w:val="00D97C5D"/>
    <w:rsid w:val="00DE033B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E2279"/>
    <w:rsid w:val="00EE4B83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8C704A"/>
  <w14:defaultImageDpi w14:val="96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96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11</TotalTime>
  <Pages>2</Pages>
  <Words>503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Miran Stefanović</cp:lastModifiedBy>
  <cp:revision>3</cp:revision>
  <cp:lastPrinted>2014-04-17T13:58:00Z</cp:lastPrinted>
  <dcterms:created xsi:type="dcterms:W3CDTF">2021-04-14T06:49:00Z</dcterms:created>
  <dcterms:modified xsi:type="dcterms:W3CDTF">2024-07-31T07:06:00Z</dcterms:modified>
</cp:coreProperties>
</file>